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BBC8C">
      <w:pPr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会议纪要</w:t>
      </w:r>
    </w:p>
    <w:p w14:paraId="257EA2E9">
      <w:pPr>
        <w:rPr>
          <w:rFonts w:ascii="仿宋_GB2312" w:eastAsia="仿宋_GB2312"/>
          <w:sz w:val="32"/>
          <w:szCs w:val="32"/>
        </w:rPr>
      </w:pPr>
    </w:p>
    <w:p w14:paraId="4E95F115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日，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</w:rPr>
        <w:t>单位召开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届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次职工代表大会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/职工大会/村民、居民代表会议/干部职工代表会议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。应到会人数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人，实到会人数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人。会议讨论推荐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</w:rPr>
        <w:t>参评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常州市</w:t>
      </w:r>
      <w:r>
        <w:rPr>
          <w:rFonts w:hint="eastAsia" w:ascii="仿宋_GB2312" w:eastAsia="仿宋_GB2312"/>
          <w:sz w:val="32"/>
          <w:szCs w:val="32"/>
        </w:rPr>
        <w:t>劳动模范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/常州市五一劳动奖状</w:t>
      </w:r>
      <w:r>
        <w:rPr>
          <w:rFonts w:hint="eastAsia" w:ascii="仿宋_GB2312" w:eastAsia="仿宋_GB2312"/>
          <w:sz w:val="32"/>
          <w:szCs w:val="32"/>
        </w:rPr>
        <w:t>）。</w:t>
      </w:r>
    </w:p>
    <w:p w14:paraId="269486DA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经表决，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人同意，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人反对，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人弃权。</w:t>
      </w:r>
    </w:p>
    <w:p w14:paraId="38D02D91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现决定，推荐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参评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常州市</w:t>
      </w:r>
      <w:r>
        <w:rPr>
          <w:rFonts w:hint="eastAsia" w:ascii="仿宋_GB2312" w:eastAsia="仿宋_GB2312"/>
          <w:sz w:val="32"/>
          <w:szCs w:val="32"/>
        </w:rPr>
        <w:t>劳动模范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/常州市五一劳动奖状</w:t>
      </w:r>
      <w:r>
        <w:rPr>
          <w:rFonts w:hint="eastAsia" w:ascii="仿宋_GB2312" w:eastAsia="仿宋_GB2312"/>
          <w:sz w:val="32"/>
          <w:szCs w:val="32"/>
        </w:rPr>
        <w:t>），并进行公示。</w:t>
      </w:r>
    </w:p>
    <w:p w14:paraId="39357BD9">
      <w:pPr>
        <w:rPr>
          <w:rFonts w:ascii="仿宋_GB2312" w:eastAsia="仿宋_GB2312"/>
          <w:sz w:val="32"/>
          <w:szCs w:val="32"/>
        </w:rPr>
      </w:pPr>
    </w:p>
    <w:p w14:paraId="6B6F360E">
      <w:pPr>
        <w:rPr>
          <w:rFonts w:ascii="仿宋_GB2312" w:eastAsia="仿宋_GB2312"/>
          <w:sz w:val="32"/>
          <w:szCs w:val="32"/>
        </w:rPr>
      </w:pPr>
    </w:p>
    <w:p w14:paraId="60077811">
      <w:pPr>
        <w:ind w:firstLine="4160" w:firstLineChars="1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>***</w:t>
      </w:r>
      <w:r>
        <w:rPr>
          <w:rFonts w:hint="eastAsia" w:ascii="仿宋_GB2312" w:eastAsia="仿宋_GB2312"/>
          <w:sz w:val="32"/>
          <w:szCs w:val="32"/>
        </w:rPr>
        <w:t>单位工会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(单位工会印章)</w:t>
      </w:r>
    </w:p>
    <w:p w14:paraId="6DEB9834">
      <w:pPr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AC291D73-2F04-48AC-84FF-290B9222C54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E1E35CE-EE54-48C4-B5EE-C30F43DF0426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FFE5894E-07BD-40B8-9D3D-BE7258C9C1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0B27"/>
    <w:rsid w:val="00020E2B"/>
    <w:rsid w:val="00040B27"/>
    <w:rsid w:val="000F72BA"/>
    <w:rsid w:val="00131ACC"/>
    <w:rsid w:val="00353CA0"/>
    <w:rsid w:val="003E58F8"/>
    <w:rsid w:val="006B2550"/>
    <w:rsid w:val="00900000"/>
    <w:rsid w:val="009006A6"/>
    <w:rsid w:val="00917529"/>
    <w:rsid w:val="00A27EF2"/>
    <w:rsid w:val="00E1221B"/>
    <w:rsid w:val="00E355F5"/>
    <w:rsid w:val="00F32E36"/>
    <w:rsid w:val="00FE6BB7"/>
    <w:rsid w:val="55201562"/>
    <w:rsid w:val="59A21176"/>
    <w:rsid w:val="5A3624F1"/>
    <w:rsid w:val="5B8C29DC"/>
    <w:rsid w:val="767C6BFF"/>
    <w:rsid w:val="7E6A5709"/>
    <w:rsid w:val="7FB1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179</Words>
  <Characters>207</Characters>
  <Lines>0</Lines>
  <Paragraphs>0</Paragraphs>
  <TotalTime>0</TotalTime>
  <ScaleCrop>false</ScaleCrop>
  <LinksUpToDate>false</LinksUpToDate>
  <CharactersWithSpaces>245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2021-02-14T08:45:00Z</dcterms:created>
  <dc:creator>Dustin John</dc:creator>
  <cp:lastModifiedBy>十年</cp:lastModifiedBy>
  <cp:lastPrinted>2025-06-06T06:38:00Z</cp:lastPrinted>
  <dcterms:modified xsi:type="dcterms:W3CDTF">2025-06-09T03:56:12Z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eyJoZGlkIjoiYWRkYjcxYzI4MzM2MDVkOTlhODg4YzM5MjRjY2RlYWEiLCJ1c2VySWQiOiI5NTgzODM4MjQifQ==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896DC19C1EFE454FB80701843240412D_12</vt:lpwstr>
  </property>
</Properties>
</file>